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D9237F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D9237F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3C5DA2" w:rsidRDefault="003C5DA2" w:rsidP="005F46AE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องค์ประกอบที่ </w:t>
            </w:r>
            <w:r w:rsidR="005F46A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</w:t>
            </w:r>
            <w:r w:rsidR="005F46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ยุทธศาสตร์ แนวทางปฏิรูปภาครัฐ นโยบายเร่งด่วน หรือภารกิจที่ได้รับมอบหมายเป็นพิเศษ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</w:t>
            </w:r>
            <w:r w:rsidR="005F46A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Agenda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base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D9237F">
        <w:tc>
          <w:tcPr>
            <w:tcW w:w="9609" w:type="dxa"/>
          </w:tcPr>
          <w:p w:rsidR="00623AA6" w:rsidRDefault="00F97243" w:rsidP="006A7629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F46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A76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5F46A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 </w:t>
            </w:r>
            <w:r w:rsidR="006A76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การสร้างการรับรู้ความเข้าใจแก่ประชาชน</w:t>
            </w:r>
          </w:p>
          <w:p w:rsidR="00BB0127" w:rsidRPr="005F46AE" w:rsidRDefault="00BB0127" w:rsidP="006A7629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้อยละการดำเนินการตามแผนการสร้างความรับรู้ความเข้าใจแก่ประชาชน</w:t>
            </w:r>
          </w:p>
        </w:tc>
      </w:tr>
      <w:tr w:rsidR="000C1423" w:rsidRPr="001C0AB3" w:rsidTr="00C82971">
        <w:tc>
          <w:tcPr>
            <w:tcW w:w="9609" w:type="dxa"/>
          </w:tcPr>
          <w:p w:rsidR="000C1423" w:rsidRDefault="000C1423" w:rsidP="00F9724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กลุ่มงานประชาสัมพันธ์  สำนักอำนวยการ</w:t>
            </w:r>
          </w:p>
          <w:p w:rsidR="000C1423" w:rsidRPr="00E631B2" w:rsidRDefault="000C1423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BD41FF" w:rsidRPr="00B974D2" w:rsidRDefault="00F23A10" w:rsidP="00B974D2">
            <w:pPr>
              <w:numPr>
                <w:ilvl w:val="0"/>
                <w:numId w:val="8"/>
              </w:numPr>
              <w:spacing w:after="20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เป็นการวัดผลการดำเนินงานของส่วนราชการเปรียบเทียบกับแผนการสร้างความรับรู้ความเข้าใจแก่ประชาชน โดยประเมินจากปริมาณและประสิทธฺภาพของการชี้แจงของส่วนราชการ ตามแผนของการดำเนินงานในแต่ละรอบการประเมิน</w:t>
            </w:r>
          </w:p>
        </w:tc>
      </w:tr>
      <w:tr w:rsidR="00623AA6" w:rsidRPr="001C0AB3" w:rsidTr="00D9237F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937"/>
              <w:gridCol w:w="2880"/>
              <w:gridCol w:w="2565"/>
            </w:tblGrid>
            <w:tr w:rsidR="00C00637" w:rsidTr="00B974D2">
              <w:tc>
                <w:tcPr>
                  <w:tcW w:w="393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การประเมิน รอบที่ 1</w:t>
                  </w:r>
                </w:p>
              </w:tc>
              <w:tc>
                <w:tcPr>
                  <w:tcW w:w="2880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2565" w:type="dxa"/>
                  <w:vAlign w:val="bottom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เป้าหมายรวมทั้งปี</w:t>
                  </w:r>
                </w:p>
              </w:tc>
            </w:tr>
            <w:tr w:rsidR="00F23A10" w:rsidTr="00B974D2">
              <w:tc>
                <w:tcPr>
                  <w:tcW w:w="3937" w:type="dxa"/>
                </w:tcPr>
                <w:p w:rsidR="00F23A10" w:rsidRDefault="00F23A10" w:rsidP="00F23A1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 แผนการสร้างความรับรู้ความเข้าใจแก่ประชาชน</w:t>
                  </w:r>
                </w:p>
                <w:p w:rsidR="00F23A10" w:rsidRPr="00AA628E" w:rsidRDefault="00F23A10" w:rsidP="00F23A1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- </w:t>
                  </w: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ดำเนินการแก้ไขได้ตามแผนได้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  <w:tc>
                <w:tcPr>
                  <w:tcW w:w="2880" w:type="dxa"/>
                </w:tcPr>
                <w:p w:rsidR="00F23A10" w:rsidRPr="00AA628E" w:rsidRDefault="00F23A10" w:rsidP="00F23A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ดำเนินการแก้ไขได้ตามแผนได้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  <w:tc>
                <w:tcPr>
                  <w:tcW w:w="2565" w:type="dxa"/>
                </w:tcPr>
                <w:p w:rsidR="00F23A10" w:rsidRPr="00AA628E" w:rsidRDefault="00F23A10" w:rsidP="00F23A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ดำเนินการแก้ไขได้ตามแผนได้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</w:rPr>
              <w:t xml:space="preserve">  </w:t>
            </w: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</w:tcPr>
          <w:p w:rsidR="007A0FEE" w:rsidRPr="001C0AB3" w:rsidRDefault="00623AA6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tbl>
            <w:tblPr>
              <w:tblW w:w="8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3870"/>
            </w:tblGrid>
            <w:tr w:rsidR="00C00637" w:rsidRPr="001C0AB3" w:rsidTr="00C00637">
              <w:trPr>
                <w:cantSplit/>
                <w:trHeight w:val="411"/>
              </w:trPr>
              <w:tc>
                <w:tcPr>
                  <w:tcW w:w="4927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870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F23A10" w:rsidRPr="001C0AB3" w:rsidTr="00C00637">
              <w:trPr>
                <w:cantSplit/>
                <w:trHeight w:val="423"/>
              </w:trPr>
              <w:tc>
                <w:tcPr>
                  <w:tcW w:w="4927" w:type="dxa"/>
                </w:tcPr>
                <w:p w:rsidR="00F23A10" w:rsidRPr="008B60F1" w:rsidRDefault="00F23A10" w:rsidP="00F23A10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แผนการสร้างความรับรู้ความเข้าใจแก่ประชาชน</w:t>
                  </w:r>
                </w:p>
              </w:tc>
              <w:tc>
                <w:tcPr>
                  <w:tcW w:w="3870" w:type="dxa"/>
                </w:tcPr>
                <w:p w:rsidR="00F23A10" w:rsidRPr="00AA628E" w:rsidRDefault="00F23A10" w:rsidP="00F23A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ดำเนินการแก้ไขได้ตามแผนได้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623AA6" w:rsidRPr="00746215" w:rsidRDefault="002C6A94" w:rsidP="002C6A9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  <w:r w:rsidR="0074621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เงื่อนไข </w:t>
            </w:r>
            <w:r w:rsidR="0074621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="00746215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ตัวชี้วัดบังคับ ตามมติคณะรัฐมนตรีเมื่อวันที่ 11 ตุลาคม 2559 โดยเห็นชอบแนวทางการสร้างความรับรู้ ความเข้าใจแก่ประชาชน โดยให้หัวหน้าส่วนราชการต่างๆ ได้แก่ ปลัดกระทรวง อธิบดี และหัวหน้าส่วนราชการที่มีฐานะเทียบเท่ากระทรวง กรม ตลอดจนผู้บริหารสูงสุดของรัฐวิสาหกิจและองค์การมหาชนมีหน้าที่สร้างความรับผิดชอบในการสร้างความรับรู้ความเข้าใจที่ถูกต้องแก่ประชาชนเกี่ยวกับการปฏิบัติราชการขอหน่วยงานที่อยู่ในความรับผิดชอบ</w:t>
            </w:r>
            <w:bookmarkStart w:id="0" w:name="_GoBack"/>
            <w:bookmarkEnd w:id="0"/>
          </w:p>
        </w:tc>
      </w:tr>
      <w:tr w:rsidR="00792154" w:rsidRPr="001C0AB3" w:rsidTr="00D9237F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7C6BA2" w:rsidRPr="003D3A23" w:rsidRDefault="00D72B69" w:rsidP="007C6BA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  <w:r w:rsidR="007C6BA2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E15766" w:rsidRPr="003D3A23" w:rsidRDefault="00E15766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792154" w:rsidRPr="001C0AB3" w:rsidTr="00D9237F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7A44AB" w:rsidRPr="001C0AB3" w:rsidRDefault="008316CD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</w:t>
            </w:r>
            <w:r w:rsidR="007019C5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="00D72B69"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792154" w:rsidRPr="001C0AB3" w:rsidTr="00D9237F">
        <w:trPr>
          <w:trHeight w:val="1123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E15766" w:rsidRPr="008316CD" w:rsidRDefault="00D72B69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F23A10" w:rsidRPr="00F23A10" w:rsidRDefault="00F23A10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แผนการสร้างความรับรู้ความเข้าใจแก่ประชาชน</w:t>
            </w:r>
          </w:p>
          <w:p w:rsidR="00C00637" w:rsidRPr="00C00637" w:rsidRDefault="00C00637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เอกสารการดำเนินงานตามแผนที่กำหนดประกอบด้วย...................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2.1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</w:p>
          <w:p w:rsidR="00C00637" w:rsidRP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2.3</w:t>
            </w: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</w:rPr>
        <w:lastRenderedPageBreak/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972" w:rsidRDefault="00070972" w:rsidP="00D011BA">
      <w:r>
        <w:separator/>
      </w:r>
    </w:p>
  </w:endnote>
  <w:endnote w:type="continuationSeparator" w:id="0">
    <w:p w:rsidR="00070972" w:rsidRDefault="00070972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972" w:rsidRDefault="00070972" w:rsidP="00D011BA">
      <w:r>
        <w:separator/>
      </w:r>
    </w:p>
  </w:footnote>
  <w:footnote w:type="continuationSeparator" w:id="0">
    <w:p w:rsidR="00070972" w:rsidRDefault="00070972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9E804B3"/>
    <w:multiLevelType w:val="hybridMultilevel"/>
    <w:tmpl w:val="CFBC2004"/>
    <w:lvl w:ilvl="0" w:tplc="C1989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B709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6F48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0E0C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1A46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5F8B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064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B30E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DDC9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0972"/>
    <w:rsid w:val="0007160F"/>
    <w:rsid w:val="00072FF6"/>
    <w:rsid w:val="00075C7A"/>
    <w:rsid w:val="00076355"/>
    <w:rsid w:val="00076965"/>
    <w:rsid w:val="00077475"/>
    <w:rsid w:val="0008783F"/>
    <w:rsid w:val="00093F66"/>
    <w:rsid w:val="000A25A7"/>
    <w:rsid w:val="000B18FC"/>
    <w:rsid w:val="000B3872"/>
    <w:rsid w:val="000B4DDE"/>
    <w:rsid w:val="000B76F9"/>
    <w:rsid w:val="000C1423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13D1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46AE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A7629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14D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6215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5DE4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364EA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6E8"/>
    <w:rsid w:val="009B6071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974D2"/>
    <w:rsid w:val="00BA10AD"/>
    <w:rsid w:val="00BA2A38"/>
    <w:rsid w:val="00BB0127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984"/>
    <w:rsid w:val="00CB18C9"/>
    <w:rsid w:val="00CB381E"/>
    <w:rsid w:val="00CB79DC"/>
    <w:rsid w:val="00CC3E08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342"/>
    <w:rsid w:val="00EF7DFD"/>
    <w:rsid w:val="00F00096"/>
    <w:rsid w:val="00F02B23"/>
    <w:rsid w:val="00F0658D"/>
    <w:rsid w:val="00F10F59"/>
    <w:rsid w:val="00F11962"/>
    <w:rsid w:val="00F23A10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00665-0761-456A-B538-F49BE3CC3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49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7</cp:revision>
  <cp:lastPrinted>2017-08-02T07:34:00Z</cp:lastPrinted>
  <dcterms:created xsi:type="dcterms:W3CDTF">2017-08-02T07:35:00Z</dcterms:created>
  <dcterms:modified xsi:type="dcterms:W3CDTF">2017-08-02T08:44:00Z</dcterms:modified>
</cp:coreProperties>
</file>